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238" w:rsidRPr="00A63238" w:rsidRDefault="00A63238" w:rsidP="00A63238">
      <w:pPr>
        <w:ind w:right="-459"/>
        <w:jc w:val="center"/>
        <w:rPr>
          <w:noProof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Pr="00A63238">
        <w:rPr>
          <w:noProof/>
        </w:rPr>
        <w:t xml:space="preserve">приложение </w:t>
      </w:r>
      <w:r w:rsidR="009C0ECA">
        <w:rPr>
          <w:noProof/>
        </w:rPr>
        <w:t>1</w:t>
      </w:r>
    </w:p>
    <w:p w:rsidR="00C1415F" w:rsidRDefault="00C1415F" w:rsidP="00A63238">
      <w:pPr>
        <w:jc w:val="center"/>
        <w:rPr>
          <w:noProof/>
          <w:sz w:val="24"/>
          <w:szCs w:val="24"/>
        </w:rPr>
      </w:pPr>
    </w:p>
    <w:p w:rsidR="00A63238" w:rsidRDefault="00A63238" w:rsidP="00A63238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A63238" w:rsidRDefault="00A63238" w:rsidP="00A63238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A63238" w:rsidRDefault="00A63238" w:rsidP="00A63238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A63238" w:rsidRDefault="00A63238" w:rsidP="00A63238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626DB2" w:rsidRPr="00AE367E" w:rsidRDefault="003337D3">
      <w:pPr>
        <w:jc w:val="center"/>
        <w:rPr>
          <w:noProof/>
          <w:sz w:val="24"/>
        </w:rPr>
      </w:pPr>
      <w:r>
        <w:rPr>
          <w:noProof/>
          <w:sz w:val="24"/>
          <w:lang w:val="en-US"/>
        </w:rPr>
        <w:t>c</w:t>
      </w:r>
      <w:r w:rsidRPr="00AE367E">
        <w:rPr>
          <w:noProof/>
          <w:sz w:val="24"/>
        </w:rPr>
        <w:t xml:space="preserve"> 01.10.2023 </w:t>
      </w:r>
      <w:r>
        <w:rPr>
          <w:noProof/>
          <w:sz w:val="24"/>
        </w:rPr>
        <w:t>по</w:t>
      </w:r>
      <w:r w:rsidRPr="00AE367E">
        <w:rPr>
          <w:noProof/>
          <w:sz w:val="24"/>
        </w:rPr>
        <w:t xml:space="preserve"> 31.10.2023</w:t>
      </w:r>
    </w:p>
    <w:p w:rsidR="00626DB2" w:rsidRPr="00AE367E" w:rsidRDefault="00626DB2">
      <w:pPr>
        <w:jc w:val="center"/>
        <w:rPr>
          <w:noProof/>
          <w:sz w:val="18"/>
        </w:rPr>
      </w:pPr>
    </w:p>
    <w:p w:rsidR="00C1415F" w:rsidRPr="00AC3DC2" w:rsidRDefault="00C1415F" w:rsidP="00C1415F">
      <w:pPr>
        <w:jc w:val="center"/>
        <w:rPr>
          <w:noProof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9780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5"/>
        <w:gridCol w:w="1275"/>
      </w:tblGrid>
      <w:tr w:rsidR="00626DB2" w:rsidTr="00A63238">
        <w:trPr>
          <w:cantSplit/>
          <w:trHeight w:val="207"/>
        </w:trPr>
        <w:tc>
          <w:tcPr>
            <w:tcW w:w="8505" w:type="dxa"/>
            <w:vMerge w:val="restart"/>
          </w:tcPr>
          <w:p w:rsidR="00626DB2" w:rsidRPr="00C1415F" w:rsidRDefault="00626DB2">
            <w:pPr>
              <w:jc w:val="center"/>
              <w:rPr>
                <w:noProof/>
                <w:sz w:val="18"/>
              </w:rPr>
            </w:pPr>
          </w:p>
          <w:p w:rsidR="00626DB2" w:rsidRDefault="003337D3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275" w:type="dxa"/>
            <w:vMerge w:val="restart"/>
            <w:vAlign w:val="center"/>
          </w:tcPr>
          <w:p w:rsidR="00626DB2" w:rsidRDefault="003337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626DB2" w:rsidTr="00A63238">
        <w:trPr>
          <w:cantSplit/>
          <w:trHeight w:val="437"/>
        </w:trPr>
        <w:tc>
          <w:tcPr>
            <w:tcW w:w="8505" w:type="dxa"/>
            <w:vMerge/>
          </w:tcPr>
          <w:p w:rsidR="00626DB2" w:rsidRDefault="00626DB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  <w:vMerge/>
          </w:tcPr>
          <w:p w:rsidR="00626DB2" w:rsidRDefault="00626DB2">
            <w:pPr>
              <w:jc w:val="center"/>
              <w:rPr>
                <w:noProof/>
                <w:sz w:val="18"/>
              </w:rPr>
            </w:pPr>
          </w:p>
        </w:tc>
      </w:tr>
      <w:tr w:rsidR="00626DB2" w:rsidTr="00A63238">
        <w:trPr>
          <w:cantSplit/>
        </w:trPr>
        <w:tc>
          <w:tcPr>
            <w:tcW w:w="8505" w:type="dxa"/>
          </w:tcPr>
          <w:p w:rsidR="00626DB2" w:rsidRDefault="003337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626DB2" w:rsidRDefault="003337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626DB2" w:rsidTr="00A63238">
        <w:trPr>
          <w:cantSplit/>
        </w:trPr>
        <w:tc>
          <w:tcPr>
            <w:tcW w:w="8505" w:type="dxa"/>
          </w:tcPr>
          <w:p w:rsidR="00626DB2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0001.0002.0027.0131 Прекращение рассмотрения обращения</w:t>
            </w:r>
          </w:p>
        </w:tc>
        <w:tc>
          <w:tcPr>
            <w:tcW w:w="1275" w:type="dxa"/>
          </w:tcPr>
          <w:p w:rsidR="00626DB2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4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13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0001.0002.0027.0149 Благодарности, пожелания, приглашения, поздравления должностным лицам федеральных органов исполнительной власти и их территориальных органов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1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2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0003.0008.0086.0540 Земельный налог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2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0003.0008.0086.0543 Транспортный налог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2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0003.0008.0086.0544 Налог на имущество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16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0003.0008.0086.0545 Налог на доходы физических лиц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9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0003.0008.0086.0546 Налог на прибыль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1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4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0003.0008.0086.0551 Учет налогоплательщиков. Получение и отказ от ИНН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2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0003.0008.0086.0552 Организация работы с налогоплательщиками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2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0003.0008.0086.0553 Актуализация сведений об объектах налогообложения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1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0003.0008.0086.0555 Налоговая отчетность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1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8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16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9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0003.0008.0086.0560 Уклонение от налогообложения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7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2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8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14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2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5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70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ИТОГО:</w:t>
            </w:r>
          </w:p>
        </w:tc>
        <w:tc>
          <w:tcPr>
            <w:tcW w:w="1275" w:type="dxa"/>
          </w:tcPr>
          <w:p w:rsidR="003337D3" w:rsidRPr="00C1415F" w:rsidRDefault="003337D3" w:rsidP="00C1415F">
            <w:pPr>
              <w:jc w:val="center"/>
              <w:rPr>
                <w:noProof/>
              </w:rPr>
            </w:pPr>
            <w:r w:rsidRPr="00C1415F">
              <w:rPr>
                <w:noProof/>
              </w:rPr>
              <w:t>201</w:t>
            </w:r>
          </w:p>
        </w:tc>
      </w:tr>
    </w:tbl>
    <w:p w:rsidR="00626DB2" w:rsidRDefault="00626DB2">
      <w:pPr>
        <w:rPr>
          <w:noProof/>
        </w:rPr>
      </w:pPr>
    </w:p>
    <w:p w:rsidR="00626DB2" w:rsidRDefault="00626DB2">
      <w:pPr>
        <w:rPr>
          <w:noProof/>
        </w:rPr>
      </w:pPr>
    </w:p>
    <w:p w:rsidR="00626DB2" w:rsidRDefault="00626DB2">
      <w:pPr>
        <w:rPr>
          <w:noProof/>
        </w:rPr>
      </w:pPr>
      <w:bookmarkStart w:id="0" w:name="_GoBack"/>
      <w:bookmarkEnd w:id="0"/>
    </w:p>
    <w:sectPr w:rsidR="00626DB2" w:rsidSect="00C1415F">
      <w:pgSz w:w="11907" w:h="16840" w:code="9"/>
      <w:pgMar w:top="993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7D3"/>
    <w:rsid w:val="00156820"/>
    <w:rsid w:val="00272BA7"/>
    <w:rsid w:val="003337D3"/>
    <w:rsid w:val="00626DB2"/>
    <w:rsid w:val="008B482A"/>
    <w:rsid w:val="009C0ECA"/>
    <w:rsid w:val="00A63238"/>
    <w:rsid w:val="00AE367E"/>
    <w:rsid w:val="00C1415F"/>
    <w:rsid w:val="00F3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1C032B-10AE-4518-9D04-6902FCF32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Шушарева Пелагея Алексеевна</dc:creator>
  <cp:keywords/>
  <cp:lastModifiedBy>070</cp:lastModifiedBy>
  <cp:revision>3</cp:revision>
  <cp:lastPrinted>1899-12-31T17:00:00Z</cp:lastPrinted>
  <dcterms:created xsi:type="dcterms:W3CDTF">2023-11-13T02:55:00Z</dcterms:created>
  <dcterms:modified xsi:type="dcterms:W3CDTF">2023-11-13T10:14:00Z</dcterms:modified>
</cp:coreProperties>
</file>